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A6A1C" w14:textId="15FD623C" w:rsidR="000E6463" w:rsidRPr="000E6463" w:rsidRDefault="000E6463" w:rsidP="000E6463">
      <w:pPr>
        <w:pStyle w:val="Header"/>
        <w:tabs>
          <w:tab w:val="right" w:pos="9498"/>
        </w:tabs>
        <w:rPr>
          <w:rFonts w:cs="Arial"/>
          <w:bCs/>
          <w:sz w:val="22"/>
        </w:rPr>
      </w:pPr>
      <w:bookmarkStart w:id="0" w:name="page1"/>
      <w:r w:rsidRPr="000E6463">
        <w:rPr>
          <w:rFonts w:cs="Arial"/>
          <w:bCs/>
          <w:sz w:val="22"/>
        </w:rPr>
        <w:t>3GPP TSG</w:t>
      </w:r>
      <w:r w:rsidR="004F08B7">
        <w:rPr>
          <w:rFonts w:cs="Arial"/>
          <w:bCs/>
          <w:sz w:val="22"/>
        </w:rPr>
        <w:t xml:space="preserve"> </w:t>
      </w:r>
      <w:r w:rsidRPr="000E6463">
        <w:rPr>
          <w:rFonts w:cs="Arial"/>
          <w:bCs/>
          <w:sz w:val="22"/>
        </w:rPr>
        <w:t>RAN Meeting #</w:t>
      </w:r>
      <w:r w:rsidR="004F08B7">
        <w:rPr>
          <w:rFonts w:cs="Arial"/>
          <w:bCs/>
          <w:sz w:val="22"/>
        </w:rPr>
        <w:t>90e</w:t>
      </w:r>
      <w:r w:rsidRPr="000E6463"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sz w:val="22"/>
        </w:rPr>
        <w:t>R</w:t>
      </w:r>
      <w:r w:rsidR="004F08B7">
        <w:rPr>
          <w:rFonts w:cs="Arial"/>
          <w:bCs/>
          <w:sz w:val="22"/>
        </w:rPr>
        <w:t>P</w:t>
      </w:r>
      <w:r>
        <w:rPr>
          <w:rFonts w:cs="Arial"/>
          <w:bCs/>
          <w:sz w:val="22"/>
        </w:rPr>
        <w:t>-</w:t>
      </w:r>
      <w:r w:rsidR="00B21397" w:rsidRPr="00B21397">
        <w:rPr>
          <w:rFonts w:cs="Arial"/>
          <w:bCs/>
          <w:sz w:val="22"/>
        </w:rPr>
        <w:t>20</w:t>
      </w:r>
      <w:r w:rsidR="004F08B7">
        <w:rPr>
          <w:rFonts w:cs="Arial"/>
          <w:bCs/>
          <w:sz w:val="22"/>
        </w:rPr>
        <w:t>270</w:t>
      </w:r>
      <w:r w:rsidR="00FE3092">
        <w:rPr>
          <w:rFonts w:cs="Arial"/>
          <w:bCs/>
          <w:sz w:val="22"/>
        </w:rPr>
        <w:t>6</w:t>
      </w:r>
    </w:p>
    <w:p w14:paraId="75A569AB" w14:textId="42537830" w:rsidR="000E6463" w:rsidRPr="000E6463" w:rsidRDefault="004F08B7" w:rsidP="000E6463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F08B7">
        <w:rPr>
          <w:rFonts w:cs="Arial"/>
          <w:bCs/>
          <w:sz w:val="22"/>
        </w:rPr>
        <w:t>Electronic Meeting, December 7-11, 2020</w:t>
      </w:r>
      <w:r w:rsidR="000E6463" w:rsidRPr="000E6463">
        <w:rPr>
          <w:rFonts w:cs="Arial"/>
          <w:bCs/>
          <w:sz w:val="22"/>
        </w:rPr>
        <w:br/>
      </w:r>
      <w:r w:rsidR="000E6463" w:rsidRPr="000E6463">
        <w:rPr>
          <w:rFonts w:cs="Arial"/>
          <w:bCs/>
          <w:sz w:val="22"/>
        </w:rPr>
        <w:br/>
      </w:r>
    </w:p>
    <w:p w14:paraId="7D78587E" w14:textId="695D9E7A" w:rsidR="00CC1CA7" w:rsidRPr="000E6463" w:rsidRDefault="00CC1CA7" w:rsidP="00CC1CA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Pr="000E6463">
        <w:rPr>
          <w:rFonts w:ascii="Arial" w:hAnsi="Arial" w:cs="Arial"/>
          <w:b/>
        </w:rPr>
        <w:t>:</w:t>
      </w:r>
      <w:r w:rsidRPr="000E6463">
        <w:rPr>
          <w:rFonts w:ascii="Arial" w:hAnsi="Arial" w:cs="Arial"/>
          <w:b/>
        </w:rPr>
        <w:tab/>
      </w:r>
      <w:r w:rsidR="004F08B7">
        <w:rPr>
          <w:rFonts w:ascii="Arial" w:hAnsi="Arial" w:cs="Arial"/>
          <w:b/>
        </w:rPr>
        <w:t>9.7.5</w:t>
      </w:r>
      <w:r w:rsidRPr="000E6463">
        <w:rPr>
          <w:rFonts w:ascii="Arial" w:hAnsi="Arial" w:cs="Arial"/>
          <w:b/>
        </w:rPr>
        <w:br/>
      </w:r>
    </w:p>
    <w:p w14:paraId="65D3B97C" w14:textId="5BFBF2F9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Title:</w:t>
      </w:r>
      <w:r w:rsidRPr="000E6463">
        <w:rPr>
          <w:rFonts w:ascii="Arial" w:hAnsi="Arial" w:cs="Arial"/>
          <w:b/>
        </w:rPr>
        <w:tab/>
      </w:r>
      <w:r w:rsidR="00FE3092">
        <w:rPr>
          <w:rFonts w:ascii="Arial" w:hAnsi="Arial" w:cs="Arial"/>
          <w:b/>
        </w:rPr>
        <w:t xml:space="preserve">RAN2 endorsed TPs for </w:t>
      </w:r>
      <w:r w:rsidR="00D47C38" w:rsidRPr="00D47C38">
        <w:rPr>
          <w:rFonts w:ascii="Arial" w:hAnsi="Arial" w:cs="Arial"/>
          <w:b/>
        </w:rPr>
        <w:t>TR38.875</w:t>
      </w:r>
      <w:r w:rsidR="004F08B7">
        <w:rPr>
          <w:rFonts w:ascii="Arial" w:hAnsi="Arial" w:cs="Arial"/>
          <w:b/>
        </w:rPr>
        <w:t>:</w:t>
      </w:r>
      <w:r w:rsidR="00D47C38" w:rsidRPr="00D47C38">
        <w:rPr>
          <w:rFonts w:ascii="Arial" w:hAnsi="Arial" w:cs="Arial"/>
          <w:b/>
        </w:rPr>
        <w:t xml:space="preserve"> Study on support of reduced capability NR devices</w:t>
      </w:r>
      <w:r w:rsidRPr="000E6463">
        <w:rPr>
          <w:rFonts w:ascii="Arial" w:hAnsi="Arial" w:cs="Arial"/>
          <w:b/>
        </w:rPr>
        <w:br/>
      </w:r>
    </w:p>
    <w:p w14:paraId="067FA756" w14:textId="105DCFEE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Source:</w:t>
      </w:r>
      <w:r w:rsidRPr="000E6463">
        <w:rPr>
          <w:rFonts w:ascii="Arial" w:hAnsi="Arial" w:cs="Arial"/>
          <w:b/>
        </w:rPr>
        <w:tab/>
        <w:t>Rapporteur (Ericsson)</w:t>
      </w:r>
      <w:r w:rsidRPr="000E6463">
        <w:rPr>
          <w:rFonts w:ascii="Arial" w:hAnsi="Arial" w:cs="Arial"/>
          <w:b/>
        </w:rPr>
        <w:br/>
      </w:r>
    </w:p>
    <w:p w14:paraId="6A43472F" w14:textId="61D59303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Document for:</w:t>
      </w:r>
      <w:r w:rsidRPr="000E6463">
        <w:rPr>
          <w:rFonts w:ascii="Arial" w:hAnsi="Arial" w:cs="Arial"/>
          <w:b/>
        </w:rPr>
        <w:tab/>
      </w:r>
      <w:r w:rsidR="004F08B7">
        <w:rPr>
          <w:rFonts w:ascii="Arial" w:hAnsi="Arial" w:cs="Arial"/>
          <w:b/>
        </w:rPr>
        <w:t>Information</w:t>
      </w:r>
    </w:p>
    <w:p w14:paraId="320ED813" w14:textId="77777777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Cs/>
        </w:rPr>
      </w:pPr>
    </w:p>
    <w:bookmarkEnd w:id="0"/>
    <w:p w14:paraId="4EC2F7BB" w14:textId="77777777" w:rsidR="004F08B7" w:rsidRDefault="004F08B7" w:rsidP="004F08B7">
      <w:pPr>
        <w:tabs>
          <w:tab w:val="left" w:pos="3119"/>
        </w:tabs>
        <w:rPr>
          <w:b/>
          <w:sz w:val="24"/>
        </w:rPr>
      </w:pPr>
    </w:p>
    <w:p w14:paraId="28A6A03E" w14:textId="77777777" w:rsidR="004F08B7" w:rsidRDefault="004F08B7" w:rsidP="004F08B7">
      <w:pPr>
        <w:pBdr>
          <w:top w:val="single" w:sz="4" w:space="1" w:color="auto"/>
        </w:pBdr>
        <w:tabs>
          <w:tab w:val="left" w:pos="3119"/>
        </w:tabs>
        <w:rPr>
          <w:b/>
          <w:sz w:val="24"/>
          <w:szCs w:val="24"/>
          <w:lang w:eastAsia="ko-KR"/>
        </w:rPr>
      </w:pPr>
      <w:r>
        <w:rPr>
          <w:b/>
          <w:sz w:val="24"/>
          <w:szCs w:val="24"/>
        </w:rPr>
        <w:t>Abstract of document:</w:t>
      </w:r>
    </w:p>
    <w:p w14:paraId="76FFBA7A" w14:textId="5E4F24CD" w:rsidR="004F08B7" w:rsidRDefault="004F08B7" w:rsidP="004F08B7">
      <w:pPr>
        <w:tabs>
          <w:tab w:val="left" w:pos="3119"/>
        </w:tabs>
      </w:pPr>
      <w:r>
        <w:t>This document presents</w:t>
      </w:r>
      <w:r w:rsidR="00FE3092">
        <w:t xml:space="preserve"> the RAN2 endorsed TPs for</w:t>
      </w:r>
      <w:r>
        <w:t xml:space="preserve"> TR 38.875</w:t>
      </w:r>
      <w:r w:rsidR="00FE3092">
        <w:t xml:space="preserve"> for information.</w:t>
      </w:r>
      <w:bookmarkStart w:id="1" w:name="_GoBack"/>
      <w:bookmarkEnd w:id="1"/>
    </w:p>
    <w:p w14:paraId="1FE167E9" w14:textId="6AB31608" w:rsidR="004F08B7" w:rsidRDefault="004F08B7" w:rsidP="004F08B7">
      <w:pPr>
        <w:tabs>
          <w:tab w:val="left" w:pos="3119"/>
        </w:tabs>
      </w:pPr>
      <w:r>
        <w:t>The TR is expected to be submitted for approval to RAN#91e, including all RAN2 endorsed TPs.</w:t>
      </w:r>
    </w:p>
    <w:p w14:paraId="4BA1D0DB" w14:textId="77777777" w:rsidR="004F08B7" w:rsidRDefault="004F08B7" w:rsidP="004F08B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3E4C081D" w14:textId="05E00480" w:rsidR="00D47C38" w:rsidRDefault="00D47C38" w:rsidP="004F08B7">
      <w:pPr>
        <w:tabs>
          <w:tab w:val="left" w:pos="3119"/>
        </w:tabs>
        <w:rPr>
          <w:b/>
          <w:sz w:val="24"/>
        </w:rPr>
      </w:pPr>
    </w:p>
    <w:sectPr w:rsidR="00D47C38" w:rsidSect="00D47C38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1F86C" w14:textId="77777777" w:rsidR="00405F41" w:rsidRDefault="00405F41">
      <w:r>
        <w:separator/>
      </w:r>
    </w:p>
  </w:endnote>
  <w:endnote w:type="continuationSeparator" w:id="0">
    <w:p w14:paraId="71F44117" w14:textId="77777777" w:rsidR="00405F41" w:rsidRDefault="00405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C7E40" w14:textId="77777777" w:rsidR="00501E6E" w:rsidRDefault="00501E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C11D4" w14:textId="77777777" w:rsidR="00405F41" w:rsidRDefault="00405F41">
      <w:r>
        <w:separator/>
      </w:r>
    </w:p>
  </w:footnote>
  <w:footnote w:type="continuationSeparator" w:id="0">
    <w:p w14:paraId="7221C38A" w14:textId="77777777" w:rsidR="00405F41" w:rsidRDefault="00405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DBD71" w14:textId="09A11824" w:rsidR="00501E6E" w:rsidRDefault="00501E6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30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195557" w14:textId="77777777" w:rsidR="00501E6E" w:rsidRDefault="00501E6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EBDAC6" w14:textId="643342FC" w:rsidR="00501E6E" w:rsidRDefault="00501E6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30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34B48C" w14:textId="77777777" w:rsidR="00501E6E" w:rsidRDefault="00501E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F6F0D"/>
    <w:multiLevelType w:val="hybridMultilevel"/>
    <w:tmpl w:val="B63A61F2"/>
    <w:lvl w:ilvl="0" w:tplc="619CFFB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E65BA"/>
    <w:multiLevelType w:val="hybridMultilevel"/>
    <w:tmpl w:val="A3BE3D50"/>
    <w:lvl w:ilvl="0" w:tplc="63AE6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2725C"/>
    <w:multiLevelType w:val="hybridMultilevel"/>
    <w:tmpl w:val="10421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F0DA4"/>
    <w:multiLevelType w:val="hybridMultilevel"/>
    <w:tmpl w:val="050E6B3A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94E9B"/>
    <w:multiLevelType w:val="hybridMultilevel"/>
    <w:tmpl w:val="A9326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77A24"/>
    <w:multiLevelType w:val="hybridMultilevel"/>
    <w:tmpl w:val="9B20825C"/>
    <w:lvl w:ilvl="0" w:tplc="619CFF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01F55"/>
    <w:multiLevelType w:val="hybridMultilevel"/>
    <w:tmpl w:val="8370F3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37F3D"/>
    <w:multiLevelType w:val="hybridMultilevel"/>
    <w:tmpl w:val="16842156"/>
    <w:lvl w:ilvl="0" w:tplc="619CFFB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10"/>
  </w:num>
  <w:num w:numId="9">
    <w:abstractNumId w:val="2"/>
  </w:num>
  <w:num w:numId="10">
    <w:abstractNumId w:val="8"/>
  </w:num>
  <w:num w:numId="11">
    <w:abstractNumId w:val="6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4EA3"/>
    <w:rsid w:val="0001107F"/>
    <w:rsid w:val="00011435"/>
    <w:rsid w:val="0001188A"/>
    <w:rsid w:val="00011A68"/>
    <w:rsid w:val="00017C7A"/>
    <w:rsid w:val="000218B2"/>
    <w:rsid w:val="00025479"/>
    <w:rsid w:val="00033397"/>
    <w:rsid w:val="000366E6"/>
    <w:rsid w:val="00036A87"/>
    <w:rsid w:val="00040095"/>
    <w:rsid w:val="00051834"/>
    <w:rsid w:val="00054A22"/>
    <w:rsid w:val="0006165B"/>
    <w:rsid w:val="00062023"/>
    <w:rsid w:val="0006229C"/>
    <w:rsid w:val="000655A6"/>
    <w:rsid w:val="00072488"/>
    <w:rsid w:val="000749BF"/>
    <w:rsid w:val="00080512"/>
    <w:rsid w:val="00085A93"/>
    <w:rsid w:val="00087D68"/>
    <w:rsid w:val="0009176C"/>
    <w:rsid w:val="000965A3"/>
    <w:rsid w:val="000978D4"/>
    <w:rsid w:val="000B419B"/>
    <w:rsid w:val="000B602A"/>
    <w:rsid w:val="000C47C3"/>
    <w:rsid w:val="000C730C"/>
    <w:rsid w:val="000D58AB"/>
    <w:rsid w:val="000E6463"/>
    <w:rsid w:val="000E647A"/>
    <w:rsid w:val="000F0A53"/>
    <w:rsid w:val="000F78A6"/>
    <w:rsid w:val="00107DF5"/>
    <w:rsid w:val="0011054B"/>
    <w:rsid w:val="001114D0"/>
    <w:rsid w:val="0011315C"/>
    <w:rsid w:val="0011331D"/>
    <w:rsid w:val="00117FBE"/>
    <w:rsid w:val="001210F4"/>
    <w:rsid w:val="001237AE"/>
    <w:rsid w:val="001240F4"/>
    <w:rsid w:val="00125A98"/>
    <w:rsid w:val="0012778C"/>
    <w:rsid w:val="00132606"/>
    <w:rsid w:val="00132946"/>
    <w:rsid w:val="00133525"/>
    <w:rsid w:val="00142CB7"/>
    <w:rsid w:val="00143DAA"/>
    <w:rsid w:val="00147275"/>
    <w:rsid w:val="00147AE0"/>
    <w:rsid w:val="001565F1"/>
    <w:rsid w:val="00160E2E"/>
    <w:rsid w:val="001644C4"/>
    <w:rsid w:val="001654F4"/>
    <w:rsid w:val="00166E79"/>
    <w:rsid w:val="0017454C"/>
    <w:rsid w:val="00176528"/>
    <w:rsid w:val="00181382"/>
    <w:rsid w:val="001842ED"/>
    <w:rsid w:val="00184D59"/>
    <w:rsid w:val="00192A0F"/>
    <w:rsid w:val="001A1256"/>
    <w:rsid w:val="001A140D"/>
    <w:rsid w:val="001A3D05"/>
    <w:rsid w:val="001A4C42"/>
    <w:rsid w:val="001A7420"/>
    <w:rsid w:val="001B6637"/>
    <w:rsid w:val="001C1D52"/>
    <w:rsid w:val="001C21C3"/>
    <w:rsid w:val="001D02C2"/>
    <w:rsid w:val="001E24ED"/>
    <w:rsid w:val="001E2741"/>
    <w:rsid w:val="001F092B"/>
    <w:rsid w:val="001F0C1D"/>
    <w:rsid w:val="001F1132"/>
    <w:rsid w:val="001F168B"/>
    <w:rsid w:val="001F6D6B"/>
    <w:rsid w:val="00203204"/>
    <w:rsid w:val="00204417"/>
    <w:rsid w:val="002044C0"/>
    <w:rsid w:val="00213E15"/>
    <w:rsid w:val="00220815"/>
    <w:rsid w:val="00221D18"/>
    <w:rsid w:val="002347A2"/>
    <w:rsid w:val="00237626"/>
    <w:rsid w:val="00250D21"/>
    <w:rsid w:val="00254B02"/>
    <w:rsid w:val="00255388"/>
    <w:rsid w:val="002640C6"/>
    <w:rsid w:val="00265660"/>
    <w:rsid w:val="00265AAE"/>
    <w:rsid w:val="00265B18"/>
    <w:rsid w:val="002675F0"/>
    <w:rsid w:val="002715D2"/>
    <w:rsid w:val="00277F92"/>
    <w:rsid w:val="002837BB"/>
    <w:rsid w:val="00286CE6"/>
    <w:rsid w:val="00293073"/>
    <w:rsid w:val="00293D8E"/>
    <w:rsid w:val="00295183"/>
    <w:rsid w:val="002959BC"/>
    <w:rsid w:val="002A1888"/>
    <w:rsid w:val="002A5A76"/>
    <w:rsid w:val="002B6339"/>
    <w:rsid w:val="002E00EE"/>
    <w:rsid w:val="002E02A0"/>
    <w:rsid w:val="002E227D"/>
    <w:rsid w:val="002E2441"/>
    <w:rsid w:val="002E2A2B"/>
    <w:rsid w:val="002E44DB"/>
    <w:rsid w:val="002E595A"/>
    <w:rsid w:val="002E686B"/>
    <w:rsid w:val="002F297F"/>
    <w:rsid w:val="002F54DD"/>
    <w:rsid w:val="00301215"/>
    <w:rsid w:val="003043D8"/>
    <w:rsid w:val="00304491"/>
    <w:rsid w:val="003109EE"/>
    <w:rsid w:val="00311C37"/>
    <w:rsid w:val="00311E28"/>
    <w:rsid w:val="003172DC"/>
    <w:rsid w:val="00325531"/>
    <w:rsid w:val="00335C3A"/>
    <w:rsid w:val="00335E75"/>
    <w:rsid w:val="00340957"/>
    <w:rsid w:val="00340CB6"/>
    <w:rsid w:val="00342DB0"/>
    <w:rsid w:val="0035076C"/>
    <w:rsid w:val="00351047"/>
    <w:rsid w:val="0035462D"/>
    <w:rsid w:val="00354AE3"/>
    <w:rsid w:val="00371929"/>
    <w:rsid w:val="003765B8"/>
    <w:rsid w:val="003B36D6"/>
    <w:rsid w:val="003B647E"/>
    <w:rsid w:val="003C1298"/>
    <w:rsid w:val="003C3971"/>
    <w:rsid w:val="003C4099"/>
    <w:rsid w:val="003C44F9"/>
    <w:rsid w:val="003E53BC"/>
    <w:rsid w:val="003E6B0C"/>
    <w:rsid w:val="003E6CAC"/>
    <w:rsid w:val="003F095D"/>
    <w:rsid w:val="003F1432"/>
    <w:rsid w:val="003F5AF0"/>
    <w:rsid w:val="00403DEF"/>
    <w:rsid w:val="00405F41"/>
    <w:rsid w:val="0041308A"/>
    <w:rsid w:val="0041710A"/>
    <w:rsid w:val="00417344"/>
    <w:rsid w:val="00421E11"/>
    <w:rsid w:val="00423334"/>
    <w:rsid w:val="00426377"/>
    <w:rsid w:val="00430AFA"/>
    <w:rsid w:val="004345EC"/>
    <w:rsid w:val="0043562D"/>
    <w:rsid w:val="00442267"/>
    <w:rsid w:val="00460700"/>
    <w:rsid w:val="00461CF8"/>
    <w:rsid w:val="00465515"/>
    <w:rsid w:val="00471114"/>
    <w:rsid w:val="00472CB9"/>
    <w:rsid w:val="00490C47"/>
    <w:rsid w:val="00493872"/>
    <w:rsid w:val="004A59E5"/>
    <w:rsid w:val="004A6E5A"/>
    <w:rsid w:val="004B38DD"/>
    <w:rsid w:val="004C0309"/>
    <w:rsid w:val="004C0F41"/>
    <w:rsid w:val="004C2196"/>
    <w:rsid w:val="004C2327"/>
    <w:rsid w:val="004C30AB"/>
    <w:rsid w:val="004C5230"/>
    <w:rsid w:val="004D3578"/>
    <w:rsid w:val="004E213A"/>
    <w:rsid w:val="004F08B7"/>
    <w:rsid w:val="004F0988"/>
    <w:rsid w:val="004F0B7C"/>
    <w:rsid w:val="004F3340"/>
    <w:rsid w:val="004F3E2E"/>
    <w:rsid w:val="00501431"/>
    <w:rsid w:val="00501E6E"/>
    <w:rsid w:val="005131B6"/>
    <w:rsid w:val="00527004"/>
    <w:rsid w:val="00527E88"/>
    <w:rsid w:val="0053388B"/>
    <w:rsid w:val="00534C45"/>
    <w:rsid w:val="00535773"/>
    <w:rsid w:val="00542121"/>
    <w:rsid w:val="00543E6C"/>
    <w:rsid w:val="00550AB6"/>
    <w:rsid w:val="00564FE1"/>
    <w:rsid w:val="00565087"/>
    <w:rsid w:val="005652C0"/>
    <w:rsid w:val="00570012"/>
    <w:rsid w:val="00572979"/>
    <w:rsid w:val="005750FF"/>
    <w:rsid w:val="00587377"/>
    <w:rsid w:val="005905F7"/>
    <w:rsid w:val="0059148F"/>
    <w:rsid w:val="005959A4"/>
    <w:rsid w:val="00597B11"/>
    <w:rsid w:val="005B5E8A"/>
    <w:rsid w:val="005B7425"/>
    <w:rsid w:val="005D0804"/>
    <w:rsid w:val="005D2E01"/>
    <w:rsid w:val="005D621A"/>
    <w:rsid w:val="005D7526"/>
    <w:rsid w:val="005D7B4A"/>
    <w:rsid w:val="005E0173"/>
    <w:rsid w:val="005E4BB2"/>
    <w:rsid w:val="00602AEA"/>
    <w:rsid w:val="006033BB"/>
    <w:rsid w:val="0060636C"/>
    <w:rsid w:val="00611265"/>
    <w:rsid w:val="006125E9"/>
    <w:rsid w:val="00613377"/>
    <w:rsid w:val="00614FDF"/>
    <w:rsid w:val="006170A0"/>
    <w:rsid w:val="00627DC8"/>
    <w:rsid w:val="0063099E"/>
    <w:rsid w:val="00632250"/>
    <w:rsid w:val="0063543D"/>
    <w:rsid w:val="00635971"/>
    <w:rsid w:val="00643B37"/>
    <w:rsid w:val="00644936"/>
    <w:rsid w:val="00647114"/>
    <w:rsid w:val="00650057"/>
    <w:rsid w:val="00657038"/>
    <w:rsid w:val="006705EA"/>
    <w:rsid w:val="00677E94"/>
    <w:rsid w:val="00677F81"/>
    <w:rsid w:val="006803AA"/>
    <w:rsid w:val="006906C7"/>
    <w:rsid w:val="006974B0"/>
    <w:rsid w:val="006A1D38"/>
    <w:rsid w:val="006A2E5C"/>
    <w:rsid w:val="006A323F"/>
    <w:rsid w:val="006A5CB0"/>
    <w:rsid w:val="006A6B55"/>
    <w:rsid w:val="006B30D0"/>
    <w:rsid w:val="006B7170"/>
    <w:rsid w:val="006B7D73"/>
    <w:rsid w:val="006C2650"/>
    <w:rsid w:val="006C3D95"/>
    <w:rsid w:val="006E3983"/>
    <w:rsid w:val="006E5C86"/>
    <w:rsid w:val="006F348E"/>
    <w:rsid w:val="006F797C"/>
    <w:rsid w:val="006F7C9A"/>
    <w:rsid w:val="00701116"/>
    <w:rsid w:val="00713C44"/>
    <w:rsid w:val="0071602B"/>
    <w:rsid w:val="00720D39"/>
    <w:rsid w:val="00722F96"/>
    <w:rsid w:val="0072763B"/>
    <w:rsid w:val="0073091D"/>
    <w:rsid w:val="00734A5B"/>
    <w:rsid w:val="00737C3A"/>
    <w:rsid w:val="0074026F"/>
    <w:rsid w:val="007429F6"/>
    <w:rsid w:val="00744E76"/>
    <w:rsid w:val="007458D0"/>
    <w:rsid w:val="00751B2B"/>
    <w:rsid w:val="007567AE"/>
    <w:rsid w:val="007679C7"/>
    <w:rsid w:val="0077000F"/>
    <w:rsid w:val="00774600"/>
    <w:rsid w:val="00774DA4"/>
    <w:rsid w:val="007763D0"/>
    <w:rsid w:val="00781BA9"/>
    <w:rsid w:val="00781D48"/>
    <w:rsid w:val="00781F0F"/>
    <w:rsid w:val="007A4D46"/>
    <w:rsid w:val="007B26A2"/>
    <w:rsid w:val="007B2CDD"/>
    <w:rsid w:val="007B600E"/>
    <w:rsid w:val="007E1A19"/>
    <w:rsid w:val="007E3D04"/>
    <w:rsid w:val="007E6CFE"/>
    <w:rsid w:val="007E7C1C"/>
    <w:rsid w:val="007F0252"/>
    <w:rsid w:val="007F0F4A"/>
    <w:rsid w:val="007F463E"/>
    <w:rsid w:val="008028A4"/>
    <w:rsid w:val="00803FB5"/>
    <w:rsid w:val="008045CE"/>
    <w:rsid w:val="00805568"/>
    <w:rsid w:val="008064E0"/>
    <w:rsid w:val="00814A82"/>
    <w:rsid w:val="00827F18"/>
    <w:rsid w:val="00830747"/>
    <w:rsid w:val="008333B9"/>
    <w:rsid w:val="00851677"/>
    <w:rsid w:val="0085394C"/>
    <w:rsid w:val="0086563D"/>
    <w:rsid w:val="00874174"/>
    <w:rsid w:val="008768CA"/>
    <w:rsid w:val="00876D04"/>
    <w:rsid w:val="008771A9"/>
    <w:rsid w:val="00877D3C"/>
    <w:rsid w:val="0088708C"/>
    <w:rsid w:val="0089175A"/>
    <w:rsid w:val="008942CC"/>
    <w:rsid w:val="008A6E99"/>
    <w:rsid w:val="008B7D43"/>
    <w:rsid w:val="008C384C"/>
    <w:rsid w:val="008D0EAC"/>
    <w:rsid w:val="008D288F"/>
    <w:rsid w:val="008D3955"/>
    <w:rsid w:val="008E2007"/>
    <w:rsid w:val="008E5AE4"/>
    <w:rsid w:val="00900046"/>
    <w:rsid w:val="00901FAA"/>
    <w:rsid w:val="0090254C"/>
    <w:rsid w:val="0090271F"/>
    <w:rsid w:val="009027D9"/>
    <w:rsid w:val="00902E23"/>
    <w:rsid w:val="009114D7"/>
    <w:rsid w:val="00912816"/>
    <w:rsid w:val="0091348E"/>
    <w:rsid w:val="00917CCB"/>
    <w:rsid w:val="00920897"/>
    <w:rsid w:val="00925BEA"/>
    <w:rsid w:val="00940235"/>
    <w:rsid w:val="00942EC2"/>
    <w:rsid w:val="00950110"/>
    <w:rsid w:val="009542A5"/>
    <w:rsid w:val="00961354"/>
    <w:rsid w:val="00981F12"/>
    <w:rsid w:val="00983F49"/>
    <w:rsid w:val="009911FE"/>
    <w:rsid w:val="00994602"/>
    <w:rsid w:val="00994682"/>
    <w:rsid w:val="00997A85"/>
    <w:rsid w:val="009A1AD9"/>
    <w:rsid w:val="009C62F0"/>
    <w:rsid w:val="009D51C1"/>
    <w:rsid w:val="009E3EA5"/>
    <w:rsid w:val="009F37B7"/>
    <w:rsid w:val="009F7697"/>
    <w:rsid w:val="00A00810"/>
    <w:rsid w:val="00A021DA"/>
    <w:rsid w:val="00A06B4E"/>
    <w:rsid w:val="00A108B3"/>
    <w:rsid w:val="00A10F02"/>
    <w:rsid w:val="00A1270F"/>
    <w:rsid w:val="00A14428"/>
    <w:rsid w:val="00A164B4"/>
    <w:rsid w:val="00A16ABD"/>
    <w:rsid w:val="00A24450"/>
    <w:rsid w:val="00A26956"/>
    <w:rsid w:val="00A27486"/>
    <w:rsid w:val="00A45E31"/>
    <w:rsid w:val="00A51A3E"/>
    <w:rsid w:val="00A53724"/>
    <w:rsid w:val="00A56066"/>
    <w:rsid w:val="00A5711C"/>
    <w:rsid w:val="00A65167"/>
    <w:rsid w:val="00A73129"/>
    <w:rsid w:val="00A771C7"/>
    <w:rsid w:val="00A81D85"/>
    <w:rsid w:val="00A82346"/>
    <w:rsid w:val="00A82C50"/>
    <w:rsid w:val="00A90AA6"/>
    <w:rsid w:val="00A92BA1"/>
    <w:rsid w:val="00A93831"/>
    <w:rsid w:val="00A9412B"/>
    <w:rsid w:val="00A9698F"/>
    <w:rsid w:val="00AA2176"/>
    <w:rsid w:val="00AA3FF9"/>
    <w:rsid w:val="00AA6641"/>
    <w:rsid w:val="00AA7612"/>
    <w:rsid w:val="00AB2731"/>
    <w:rsid w:val="00AB375F"/>
    <w:rsid w:val="00AB54D1"/>
    <w:rsid w:val="00AC1BDC"/>
    <w:rsid w:val="00AC3C42"/>
    <w:rsid w:val="00AC6BC6"/>
    <w:rsid w:val="00AC797B"/>
    <w:rsid w:val="00AD6104"/>
    <w:rsid w:val="00AD7503"/>
    <w:rsid w:val="00AE65E2"/>
    <w:rsid w:val="00AF4BF1"/>
    <w:rsid w:val="00AF5499"/>
    <w:rsid w:val="00AF61F8"/>
    <w:rsid w:val="00B06733"/>
    <w:rsid w:val="00B10E72"/>
    <w:rsid w:val="00B15449"/>
    <w:rsid w:val="00B158E1"/>
    <w:rsid w:val="00B165BE"/>
    <w:rsid w:val="00B21397"/>
    <w:rsid w:val="00B30E29"/>
    <w:rsid w:val="00B44F72"/>
    <w:rsid w:val="00B50826"/>
    <w:rsid w:val="00B520EB"/>
    <w:rsid w:val="00B6106C"/>
    <w:rsid w:val="00B6173A"/>
    <w:rsid w:val="00B82000"/>
    <w:rsid w:val="00B85A8D"/>
    <w:rsid w:val="00B92648"/>
    <w:rsid w:val="00B93086"/>
    <w:rsid w:val="00BA19ED"/>
    <w:rsid w:val="00BA303A"/>
    <w:rsid w:val="00BA43F1"/>
    <w:rsid w:val="00BA463B"/>
    <w:rsid w:val="00BA4B8D"/>
    <w:rsid w:val="00BB2191"/>
    <w:rsid w:val="00BB6CC5"/>
    <w:rsid w:val="00BB7747"/>
    <w:rsid w:val="00BC0F7D"/>
    <w:rsid w:val="00BC2506"/>
    <w:rsid w:val="00BC40B5"/>
    <w:rsid w:val="00BC5ADD"/>
    <w:rsid w:val="00BD6F66"/>
    <w:rsid w:val="00BD7209"/>
    <w:rsid w:val="00BD7D31"/>
    <w:rsid w:val="00BE3255"/>
    <w:rsid w:val="00BE534F"/>
    <w:rsid w:val="00BF128E"/>
    <w:rsid w:val="00BF1674"/>
    <w:rsid w:val="00BF6EFE"/>
    <w:rsid w:val="00C0505E"/>
    <w:rsid w:val="00C07260"/>
    <w:rsid w:val="00C074DD"/>
    <w:rsid w:val="00C10AA4"/>
    <w:rsid w:val="00C1496A"/>
    <w:rsid w:val="00C2798E"/>
    <w:rsid w:val="00C30C84"/>
    <w:rsid w:val="00C32B52"/>
    <w:rsid w:val="00C33079"/>
    <w:rsid w:val="00C426FA"/>
    <w:rsid w:val="00C42DC8"/>
    <w:rsid w:val="00C45231"/>
    <w:rsid w:val="00C62391"/>
    <w:rsid w:val="00C72833"/>
    <w:rsid w:val="00C80F1D"/>
    <w:rsid w:val="00C81C92"/>
    <w:rsid w:val="00C8675A"/>
    <w:rsid w:val="00C93F40"/>
    <w:rsid w:val="00C9503F"/>
    <w:rsid w:val="00CA22FC"/>
    <w:rsid w:val="00CA3D0C"/>
    <w:rsid w:val="00CA6697"/>
    <w:rsid w:val="00CB276E"/>
    <w:rsid w:val="00CB3B34"/>
    <w:rsid w:val="00CC1CA7"/>
    <w:rsid w:val="00CC6443"/>
    <w:rsid w:val="00CE69B5"/>
    <w:rsid w:val="00D000FA"/>
    <w:rsid w:val="00D00BC3"/>
    <w:rsid w:val="00D031E5"/>
    <w:rsid w:val="00D13CF3"/>
    <w:rsid w:val="00D13CF6"/>
    <w:rsid w:val="00D17BBF"/>
    <w:rsid w:val="00D2222F"/>
    <w:rsid w:val="00D24DCC"/>
    <w:rsid w:val="00D37E4C"/>
    <w:rsid w:val="00D43BDC"/>
    <w:rsid w:val="00D47C38"/>
    <w:rsid w:val="00D556C1"/>
    <w:rsid w:val="00D57972"/>
    <w:rsid w:val="00D63230"/>
    <w:rsid w:val="00D675A9"/>
    <w:rsid w:val="00D7325F"/>
    <w:rsid w:val="00D738D6"/>
    <w:rsid w:val="00D755EB"/>
    <w:rsid w:val="00D76048"/>
    <w:rsid w:val="00D83CED"/>
    <w:rsid w:val="00D879EA"/>
    <w:rsid w:val="00D87E00"/>
    <w:rsid w:val="00D9134D"/>
    <w:rsid w:val="00D9643F"/>
    <w:rsid w:val="00DA02B8"/>
    <w:rsid w:val="00DA7A03"/>
    <w:rsid w:val="00DB12DD"/>
    <w:rsid w:val="00DB14ED"/>
    <w:rsid w:val="00DB1818"/>
    <w:rsid w:val="00DB2E69"/>
    <w:rsid w:val="00DB3727"/>
    <w:rsid w:val="00DB5018"/>
    <w:rsid w:val="00DB5474"/>
    <w:rsid w:val="00DB5720"/>
    <w:rsid w:val="00DC309B"/>
    <w:rsid w:val="00DC4DA2"/>
    <w:rsid w:val="00DD3DEC"/>
    <w:rsid w:val="00DD4C17"/>
    <w:rsid w:val="00DD74A5"/>
    <w:rsid w:val="00DD7F2A"/>
    <w:rsid w:val="00DE3186"/>
    <w:rsid w:val="00DF2B1F"/>
    <w:rsid w:val="00DF62CD"/>
    <w:rsid w:val="00DF6413"/>
    <w:rsid w:val="00E03709"/>
    <w:rsid w:val="00E11C03"/>
    <w:rsid w:val="00E16509"/>
    <w:rsid w:val="00E21257"/>
    <w:rsid w:val="00E23A6D"/>
    <w:rsid w:val="00E31DD2"/>
    <w:rsid w:val="00E322C8"/>
    <w:rsid w:val="00E3566C"/>
    <w:rsid w:val="00E36D0A"/>
    <w:rsid w:val="00E41A3F"/>
    <w:rsid w:val="00E4316B"/>
    <w:rsid w:val="00E44582"/>
    <w:rsid w:val="00E47CE2"/>
    <w:rsid w:val="00E52D01"/>
    <w:rsid w:val="00E5485B"/>
    <w:rsid w:val="00E56445"/>
    <w:rsid w:val="00E62A2B"/>
    <w:rsid w:val="00E64510"/>
    <w:rsid w:val="00E65EA8"/>
    <w:rsid w:val="00E718C7"/>
    <w:rsid w:val="00E7720E"/>
    <w:rsid w:val="00E77645"/>
    <w:rsid w:val="00E8334F"/>
    <w:rsid w:val="00E90428"/>
    <w:rsid w:val="00EA15B0"/>
    <w:rsid w:val="00EA5EA7"/>
    <w:rsid w:val="00EB1AF9"/>
    <w:rsid w:val="00EB2BC9"/>
    <w:rsid w:val="00EB762D"/>
    <w:rsid w:val="00EC4A25"/>
    <w:rsid w:val="00ED1FE8"/>
    <w:rsid w:val="00EE7CE2"/>
    <w:rsid w:val="00EE7F57"/>
    <w:rsid w:val="00EF1709"/>
    <w:rsid w:val="00EF469E"/>
    <w:rsid w:val="00F0133A"/>
    <w:rsid w:val="00F025A2"/>
    <w:rsid w:val="00F03C63"/>
    <w:rsid w:val="00F04712"/>
    <w:rsid w:val="00F04C7A"/>
    <w:rsid w:val="00F13360"/>
    <w:rsid w:val="00F22EC7"/>
    <w:rsid w:val="00F239C0"/>
    <w:rsid w:val="00F24F75"/>
    <w:rsid w:val="00F26A5A"/>
    <w:rsid w:val="00F325C8"/>
    <w:rsid w:val="00F52A84"/>
    <w:rsid w:val="00F653B8"/>
    <w:rsid w:val="00F7143D"/>
    <w:rsid w:val="00F9008D"/>
    <w:rsid w:val="00FA1266"/>
    <w:rsid w:val="00FA74E3"/>
    <w:rsid w:val="00FB1687"/>
    <w:rsid w:val="00FB3932"/>
    <w:rsid w:val="00FB7199"/>
    <w:rsid w:val="00FC1192"/>
    <w:rsid w:val="00FC3E84"/>
    <w:rsid w:val="00FE17F5"/>
    <w:rsid w:val="00FE3092"/>
    <w:rsid w:val="00FE5A90"/>
    <w:rsid w:val="00FE6724"/>
    <w:rsid w:val="00FF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5C3D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8Char">
    <w:name w:val="Heading 8 Char"/>
    <w:link w:val="Heading8"/>
    <w:rsid w:val="007276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940235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A16ABD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16ABD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character" w:styleId="CommentReference">
    <w:name w:val="annotation reference"/>
    <w:rsid w:val="00501E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1E6E"/>
  </w:style>
  <w:style w:type="character" w:customStyle="1" w:styleId="CommentTextChar">
    <w:name w:val="Comment Text Char"/>
    <w:link w:val="CommentText"/>
    <w:rsid w:val="00501E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E6E"/>
    <w:rPr>
      <w:b/>
      <w:bCs/>
    </w:rPr>
  </w:style>
  <w:style w:type="character" w:customStyle="1" w:styleId="CommentSubjectChar">
    <w:name w:val="Comment Subject Char"/>
    <w:link w:val="CommentSubject"/>
    <w:rsid w:val="00501E6E"/>
    <w:rPr>
      <w:b/>
      <w:bCs/>
      <w:lang w:val="en-GB" w:eastAsia="en-US"/>
    </w:rPr>
  </w:style>
  <w:style w:type="character" w:customStyle="1" w:styleId="HeaderChar">
    <w:name w:val="Header Char"/>
    <w:link w:val="Header"/>
    <w:rsid w:val="000E646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AA45C-2346-411B-B274-72C8EDA11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3CF5B6-0465-48FF-ACD7-65A2583B7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166E58-7E40-4186-BD59-12DD8C2EF3F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7962E5D-A4D1-49ED-AE01-BF1DCF32F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690</TotalTime>
  <Pages>1</Pages>
  <Words>70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Bergman</cp:lastModifiedBy>
  <cp:revision>534</cp:revision>
  <cp:lastPrinted>2020-05-14T12:07:00Z</cp:lastPrinted>
  <dcterms:created xsi:type="dcterms:W3CDTF">2019-02-26T13:59:00Z</dcterms:created>
  <dcterms:modified xsi:type="dcterms:W3CDTF">2020-11-30T21:53:00Z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